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A9F" w:rsidRDefault="00422A9F" w:rsidP="00422A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Vivian BOTRYAUX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422A9F" w:rsidRDefault="00422A9F" w:rsidP="00422A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422A9F" w:rsidRDefault="00422A9F" w:rsidP="00422A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22A9F" w:rsidRDefault="00422A9F" w:rsidP="00422A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22A9F" w:rsidRDefault="00422A9F" w:rsidP="00422A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Aug.1427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Sanctum </w:t>
      </w:r>
      <w:proofErr w:type="spellStart"/>
      <w:r>
        <w:rPr>
          <w:rFonts w:ascii="Times New Roman" w:hAnsi="Times New Roman" w:cs="Times New Roman"/>
          <w:sz w:val="24"/>
          <w:szCs w:val="24"/>
        </w:rPr>
        <w:t>Karentcum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by the Bishop.</w:t>
      </w:r>
    </w:p>
    <w:p w:rsidR="00422A9F" w:rsidRDefault="00422A9F" w:rsidP="00422A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p.112)</w:t>
      </w:r>
    </w:p>
    <w:p w:rsidR="00422A9F" w:rsidRDefault="00422A9F" w:rsidP="00422A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22A9F" w:rsidRDefault="00422A9F" w:rsidP="00422A9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22A9F" w:rsidRPr="0021214B" w:rsidRDefault="00422A9F" w:rsidP="00422A9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May 2016</w:t>
      </w:r>
    </w:p>
    <w:p w:rsidR="006B2F86" w:rsidRPr="00422A9F" w:rsidRDefault="00422A9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422A9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2A9F" w:rsidRDefault="00422A9F" w:rsidP="00E71FC3">
      <w:pPr>
        <w:spacing w:after="0" w:line="240" w:lineRule="auto"/>
      </w:pPr>
      <w:r>
        <w:separator/>
      </w:r>
    </w:p>
  </w:endnote>
  <w:endnote w:type="continuationSeparator" w:id="0">
    <w:p w:rsidR="00422A9F" w:rsidRDefault="00422A9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2A9F" w:rsidRDefault="00422A9F" w:rsidP="00E71FC3">
      <w:pPr>
        <w:spacing w:after="0" w:line="240" w:lineRule="auto"/>
      </w:pPr>
      <w:r>
        <w:separator/>
      </w:r>
    </w:p>
  </w:footnote>
  <w:footnote w:type="continuationSeparator" w:id="0">
    <w:p w:rsidR="00422A9F" w:rsidRDefault="00422A9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A9F"/>
    <w:rsid w:val="00422A9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48315"/>
  <w15:chartTrackingRefBased/>
  <w15:docId w15:val="{57BD08EB-0848-4A92-A684-D943F2FAD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2016-05-31T20:58:00Z</dcterms:created>
  <dcterms:modified xsi:type="dcterms:W3CDTF">2016-05-31T20:59:00Z</dcterms:modified>
</cp:coreProperties>
</file>